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983FF" w14:textId="6C4A838B" w:rsidR="002509A6" w:rsidRDefault="002509A6" w:rsidP="00250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571FE">
        <w:rPr>
          <w:b/>
          <w:noProof/>
          <w:sz w:val="24"/>
        </w:rPr>
        <w:t>SA1</w:t>
      </w:r>
      <w:r>
        <w:rPr>
          <w:b/>
          <w:noProof/>
          <w:sz w:val="24"/>
        </w:rPr>
        <w:t xml:space="preserve"> Meeting #1</w:t>
      </w:r>
      <w:r w:rsidR="009571FE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</w:r>
      <w:r w:rsidR="00D957E1">
        <w:rPr>
          <w:b/>
          <w:noProof/>
          <w:sz w:val="24"/>
        </w:rPr>
        <w:t>S1</w:t>
      </w:r>
      <w:r>
        <w:rPr>
          <w:b/>
          <w:noProof/>
          <w:sz w:val="24"/>
        </w:rPr>
        <w:t>-2</w:t>
      </w:r>
      <w:r w:rsidR="00D957E1">
        <w:rPr>
          <w:b/>
          <w:noProof/>
          <w:sz w:val="24"/>
        </w:rPr>
        <w:t>52431</w:t>
      </w:r>
    </w:p>
    <w:p w14:paraId="70E9C957" w14:textId="53B377FF" w:rsidR="002509A6" w:rsidRDefault="00700C31" w:rsidP="002509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2509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Japan, </w:t>
      </w:r>
      <w:r w:rsidR="002509A6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2509A6">
        <w:rPr>
          <w:b/>
          <w:noProof/>
          <w:sz w:val="24"/>
          <w:vertAlign w:val="superscript"/>
        </w:rPr>
        <w:t>th</w:t>
      </w:r>
      <w:r w:rsidR="002509A6">
        <w:rPr>
          <w:b/>
          <w:noProof/>
          <w:sz w:val="24"/>
        </w:rPr>
        <w:t xml:space="preserve"> </w:t>
      </w:r>
      <w:r w:rsidR="0086224C">
        <w:rPr>
          <w:b/>
          <w:noProof/>
          <w:sz w:val="24"/>
        </w:rPr>
        <w:t>-</w:t>
      </w:r>
      <w:r w:rsidR="002509A6">
        <w:rPr>
          <w:b/>
          <w:noProof/>
          <w:sz w:val="24"/>
        </w:rPr>
        <w:t xml:space="preserve"> </w:t>
      </w:r>
      <w:r w:rsidR="00142DB3">
        <w:rPr>
          <w:b/>
          <w:noProof/>
          <w:sz w:val="24"/>
        </w:rPr>
        <w:t>23</w:t>
      </w:r>
      <w:r w:rsidR="00142DB3">
        <w:rPr>
          <w:b/>
          <w:noProof/>
          <w:sz w:val="24"/>
          <w:vertAlign w:val="superscript"/>
        </w:rPr>
        <w:t>rd</w:t>
      </w:r>
      <w:r w:rsidR="002509A6">
        <w:rPr>
          <w:b/>
          <w:noProof/>
          <w:sz w:val="24"/>
        </w:rPr>
        <w:t xml:space="preserve"> Ma</w:t>
      </w:r>
      <w:r w:rsidR="00D40CFC">
        <w:rPr>
          <w:b/>
          <w:noProof/>
          <w:sz w:val="24"/>
        </w:rPr>
        <w:t>y</w:t>
      </w:r>
      <w:r w:rsidR="002509A6">
        <w:rPr>
          <w:b/>
          <w:noProof/>
          <w:sz w:val="24"/>
        </w:rPr>
        <w:t xml:space="preserve"> 202</w:t>
      </w:r>
      <w:r w:rsidR="00D40CFC">
        <w:rPr>
          <w:b/>
          <w:noProof/>
          <w:sz w:val="24"/>
        </w:rPr>
        <w:t>5</w:t>
      </w:r>
    </w:p>
    <w:p w14:paraId="56D69946" w14:textId="77777777" w:rsidR="00A07A42" w:rsidRPr="00684CA1" w:rsidRDefault="00A07A4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0602C9B4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="004B71D8">
        <w:rPr>
          <w:rFonts w:ascii="Arial" w:hAnsi="Arial" w:cs="Arial"/>
          <w:b/>
          <w:bCs/>
        </w:rPr>
        <w:tab/>
      </w:r>
      <w:r w:rsidR="00D40CFC">
        <w:rPr>
          <w:rFonts w:ascii="Arial" w:hAnsi="Arial" w:cs="Arial"/>
          <w:b/>
          <w:bCs/>
        </w:rPr>
        <w:t>UIC</w:t>
      </w:r>
    </w:p>
    <w:p w14:paraId="46ECF10D" w14:textId="4AD11084" w:rsidR="00AA3071" w:rsidRPr="00684CA1" w:rsidRDefault="00AA3071" w:rsidP="00AA3071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D40CFC">
        <w:rPr>
          <w:rFonts w:ascii="Arial" w:hAnsi="Arial" w:cs="Arial"/>
          <w:b/>
          <w:bCs/>
        </w:rPr>
        <w:t>20</w:t>
      </w:r>
      <w:r w:rsidRPr="00684CA1">
        <w:rPr>
          <w:rFonts w:ascii="Arial" w:hAnsi="Arial" w:cs="Arial"/>
          <w:b/>
          <w:bCs/>
        </w:rPr>
        <w:t xml:space="preserve"> Work Item Exception</w:t>
      </w:r>
      <w:r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050C7C">
        <w:rPr>
          <w:rFonts w:ascii="Arial" w:hAnsi="Arial" w:cs="Arial"/>
          <w:b/>
          <w:bCs/>
        </w:rPr>
        <w:t>FRMCS</w:t>
      </w:r>
      <w:r w:rsidR="0086224C">
        <w:rPr>
          <w:rFonts w:ascii="Arial" w:hAnsi="Arial" w:cs="Arial"/>
          <w:b/>
          <w:bCs/>
        </w:rPr>
        <w:t>_Ph6-REQ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AFB3058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6D8E1F3E" w:rsidR="003F268E" w:rsidRPr="000A4E67" w:rsidRDefault="00724C5A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2C7FC6">
        <w:rPr>
          <w:sz w:val="24"/>
          <w:szCs w:val="24"/>
        </w:rPr>
        <w:t>FRMCS Phase 6</w:t>
      </w:r>
    </w:p>
    <w:p w14:paraId="3C946738" w14:textId="07E79C14" w:rsidR="00B078D6" w:rsidRPr="000A4E67" w:rsidRDefault="00E13CB2" w:rsidP="00D41FF2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cronym: </w:t>
      </w:r>
      <w:r w:rsidR="0075141A" w:rsidRPr="000A4E67">
        <w:rPr>
          <w:sz w:val="24"/>
          <w:szCs w:val="24"/>
        </w:rPr>
        <w:tab/>
      </w:r>
      <w:r w:rsidR="00C37E15" w:rsidRPr="00C37E15">
        <w:rPr>
          <w:sz w:val="24"/>
          <w:szCs w:val="24"/>
        </w:rPr>
        <w:t>FRMCS_Ph6-REQ</w:t>
      </w:r>
    </w:p>
    <w:p w14:paraId="2448A9DC" w14:textId="6F170923" w:rsidR="00B078D6" w:rsidRPr="000A4E67" w:rsidRDefault="00B47DAF" w:rsidP="00D41FF2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>dentifier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7D5D86">
        <w:rPr>
          <w:sz w:val="24"/>
          <w:szCs w:val="24"/>
        </w:rPr>
        <w:t>107</w:t>
      </w:r>
      <w:r w:rsidR="00012B5C" w:rsidRPr="00012B5C">
        <w:rPr>
          <w:sz w:val="24"/>
          <w:szCs w:val="24"/>
        </w:rPr>
        <w:t>00</w:t>
      </w:r>
      <w:r w:rsidR="00C65993">
        <w:rPr>
          <w:sz w:val="24"/>
          <w:szCs w:val="24"/>
        </w:rPr>
        <w:t>54</w:t>
      </w:r>
    </w:p>
    <w:p w14:paraId="62D7D996" w14:textId="5628DE0F" w:rsidR="00AA3071" w:rsidRPr="00684CA1" w:rsidRDefault="00AA3071" w:rsidP="00AA307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C65993">
        <w:rPr>
          <w:b/>
          <w:sz w:val="32"/>
          <w:szCs w:val="32"/>
        </w:rPr>
        <w:t>20</w:t>
      </w:r>
      <w:r w:rsidRPr="00684CA1"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4"/>
        <w:gridCol w:w="1254"/>
        <w:gridCol w:w="830"/>
        <w:gridCol w:w="1250"/>
        <w:gridCol w:w="1248"/>
        <w:gridCol w:w="1488"/>
      </w:tblGrid>
      <w:tr w:rsidR="00AA3071" w:rsidRPr="00684CA1" w14:paraId="7F68A59E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0DC33C84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5F55272" w14:textId="6AD0C967" w:rsidR="00AA3071" w:rsidRPr="00684CA1" w:rsidRDefault="00DF1C57" w:rsidP="00943D13">
            <w:pPr>
              <w:spacing w:after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FRMCS_Ph6-REQ</w:t>
            </w:r>
          </w:p>
        </w:tc>
      </w:tr>
      <w:tr w:rsidR="00AA3071" w:rsidRPr="00684CA1" w14:paraId="57D9338E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6CA6A62B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0419E8E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06C8CD3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5F6328F5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Pr="00DA709D">
              <w:rPr>
                <w:b/>
                <w:sz w:val="24"/>
                <w:szCs w:val="24"/>
              </w:rPr>
              <w:t>:</w:t>
            </w:r>
          </w:p>
          <w:p w14:paraId="7A272295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4A66A2CB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N:</w:t>
            </w:r>
          </w:p>
          <w:p w14:paraId="5E80188A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733A5B51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</w:t>
            </w:r>
            <w:r w:rsidRPr="00DA709D">
              <w:rPr>
                <w:b/>
                <w:sz w:val="24"/>
                <w:szCs w:val="24"/>
              </w:rPr>
              <w:t>:</w:t>
            </w:r>
          </w:p>
          <w:p w14:paraId="20CE35ED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21F7968C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32573D58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AA3071" w:rsidRPr="00684CA1" w14:paraId="72B513AB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429BBF94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6C11674E" w14:textId="7FA2F56F" w:rsidR="00AA3071" w:rsidRPr="00684CA1" w:rsidRDefault="00ED289E" w:rsidP="00943D13">
            <w:pPr>
              <w:spacing w:after="0"/>
            </w:pPr>
            <w:r>
              <w:t>TSG</w:t>
            </w:r>
            <w:r w:rsidR="00AA3071">
              <w:t>#10</w:t>
            </w:r>
            <w:r w:rsidR="00565834">
              <w:t>9</w:t>
            </w:r>
            <w:r w:rsidR="00AA3071">
              <w:t xml:space="preserve"> (</w:t>
            </w:r>
            <w:r w:rsidR="00565834">
              <w:t>Septem</w:t>
            </w:r>
            <w:r w:rsidR="00A13F73">
              <w:t>ber</w:t>
            </w:r>
            <w:r w:rsidR="00AA3071">
              <w:t xml:space="preserve"> 202</w:t>
            </w:r>
            <w:r w:rsidR="00187D93">
              <w:t>5</w:t>
            </w:r>
            <w:r w:rsidR="00AA3071">
              <w:t>)</w:t>
            </w:r>
          </w:p>
        </w:tc>
      </w:tr>
      <w:tr w:rsidR="00AA3071" w:rsidRPr="00684CA1" w14:paraId="3E3B63A8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27C07C89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E765F86" w14:textId="672BE34D" w:rsidR="00AA3071" w:rsidRPr="00684CA1" w:rsidRDefault="00B71DD1" w:rsidP="00531FAC">
            <w:pPr>
              <w:pStyle w:val="Index1"/>
            </w:pPr>
            <w:r>
              <w:t>MC Services</w:t>
            </w:r>
          </w:p>
        </w:tc>
      </w:tr>
      <w:tr w:rsidR="00AA3071" w:rsidRPr="00171E06" w14:paraId="687F65AF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076B04EB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FA85987" w14:textId="24FCF7B2" w:rsidR="00AA3071" w:rsidRPr="00171E06" w:rsidRDefault="00AA3071" w:rsidP="00531FAC">
            <w:pPr>
              <w:spacing w:after="0"/>
              <w:rPr>
                <w:lang w:val="en-US" w:eastAsia="zh-CN"/>
              </w:rPr>
            </w:pPr>
            <w:r w:rsidRPr="00171E06">
              <w:rPr>
                <w:lang w:val="en-US"/>
              </w:rPr>
              <w:t>TS 2</w:t>
            </w:r>
            <w:r w:rsidR="00685570" w:rsidRPr="00171E06">
              <w:rPr>
                <w:lang w:val="en-US"/>
              </w:rPr>
              <w:t>2.280</w:t>
            </w:r>
            <w:r w:rsidR="00531FAC" w:rsidRPr="00171E06">
              <w:rPr>
                <w:lang w:val="en-US"/>
              </w:rPr>
              <w:t>, TS 2</w:t>
            </w:r>
            <w:r w:rsidR="0006236A" w:rsidRPr="00171E06">
              <w:rPr>
                <w:lang w:val="en-US"/>
              </w:rPr>
              <w:t>2.179, TS22.28</w:t>
            </w:r>
            <w:r w:rsidR="00171E06">
              <w:rPr>
                <w:lang w:val="en-US"/>
              </w:rPr>
              <w:t>1</w:t>
            </w:r>
            <w:r w:rsidR="004F20F2" w:rsidRPr="00171E06">
              <w:rPr>
                <w:lang w:val="en-US"/>
              </w:rPr>
              <w:t xml:space="preserve"> </w:t>
            </w:r>
          </w:p>
        </w:tc>
      </w:tr>
      <w:tr w:rsidR="00AA3071" w:rsidRPr="00684CA1" w14:paraId="0FF751BD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7A6CDC03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7044BA47" w14:textId="2745F03E" w:rsidR="00597F26" w:rsidRDefault="00116C49" w:rsidP="00597F26">
            <w:pPr>
              <w:pStyle w:val="Index1"/>
            </w:pPr>
            <w:r>
              <w:t>1.</w:t>
            </w:r>
            <w:r w:rsidR="0003515D">
              <w:t xml:space="preserve">Call status </w:t>
            </w:r>
            <w:r w:rsidR="00597F26" w:rsidRPr="00597F26">
              <w:t>of a</w:t>
            </w:r>
            <w:r w:rsidR="00CD3818">
              <w:t>n</w:t>
            </w:r>
            <w:r w:rsidR="00597F26" w:rsidRPr="00597F26">
              <w:t xml:space="preserve"> MCX user, for MCPTT and for </w:t>
            </w:r>
            <w:proofErr w:type="spellStart"/>
            <w:r w:rsidR="00597F26" w:rsidRPr="00597F26">
              <w:t>MCVideo</w:t>
            </w:r>
            <w:proofErr w:type="spellEnd"/>
            <w:r w:rsidR="00597F26" w:rsidRPr="00597F26">
              <w:t xml:space="preserve">. </w:t>
            </w:r>
          </w:p>
          <w:p w14:paraId="3D415F71" w14:textId="7AC96258" w:rsidR="005C545B" w:rsidRPr="00531FAC" w:rsidRDefault="00116C49" w:rsidP="00943D13">
            <w:pPr>
              <w:pStyle w:val="Index1"/>
            </w:pPr>
            <w:r>
              <w:t>2.</w:t>
            </w:r>
            <w:r w:rsidR="00014E80">
              <w:t>Combin</w:t>
            </w:r>
            <w:r w:rsidR="00E7034B">
              <w:t xml:space="preserve">ing MCPTT Ad hoc Group Calls </w:t>
            </w:r>
            <w:r w:rsidR="005E0EE0">
              <w:t>and Ad hoc Group Emergency alerts</w:t>
            </w:r>
          </w:p>
        </w:tc>
      </w:tr>
      <w:tr w:rsidR="00AA3071" w:rsidRPr="00684CA1" w14:paraId="177846DF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1E07716A" w14:textId="0D07B591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 xml:space="preserve">Consequences if not included in Release </w:t>
            </w:r>
            <w:r w:rsidR="0006236A">
              <w:rPr>
                <w:b/>
              </w:rPr>
              <w:t>20</w:t>
            </w:r>
            <w:r w:rsidRPr="00684CA1"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E96BA5D" w14:textId="63EC2179" w:rsidR="00AA3071" w:rsidRPr="00684CA1" w:rsidRDefault="00C301CC" w:rsidP="005C545B">
            <w:pPr>
              <w:spacing w:after="0"/>
            </w:pPr>
            <w:r>
              <w:t xml:space="preserve">Delay in </w:t>
            </w:r>
            <w:r w:rsidR="00AA133C">
              <w:t>standardized implementation solution by industry for FRMCS</w:t>
            </w:r>
            <w:r w:rsidR="002E5C20">
              <w:t xml:space="preserve"> (Future Railway Mobile Communication System)</w:t>
            </w:r>
            <w:r w:rsidR="00F05EE6">
              <w:t xml:space="preserve">, as there will not be finalized </w:t>
            </w:r>
            <w:r w:rsidR="001404AD">
              <w:t xml:space="preserve">normative </w:t>
            </w:r>
            <w:r w:rsidR="00F05EE6">
              <w:t>work by downstream groups in the timeline of Rel.20</w:t>
            </w:r>
          </w:p>
        </w:tc>
      </w:tr>
    </w:tbl>
    <w:p w14:paraId="7C439E9E" w14:textId="77777777" w:rsidR="00AA3071" w:rsidRPr="00684CA1" w:rsidRDefault="00AA3071" w:rsidP="00AA3071">
      <w:pPr>
        <w:tabs>
          <w:tab w:val="left" w:pos="2127"/>
          <w:tab w:val="left" w:pos="5387"/>
        </w:tabs>
        <w:rPr>
          <w:b/>
        </w:rPr>
      </w:pPr>
    </w:p>
    <w:p w14:paraId="492909C9" w14:textId="77777777" w:rsidR="00AA3071" w:rsidRDefault="00AA3071" w:rsidP="00AA307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46693D8F" w14:textId="64B47C27" w:rsidR="00AA3071" w:rsidRPr="00BA31C0" w:rsidRDefault="00AA3071" w:rsidP="00AA3071">
      <w:r w:rsidRPr="00BA31C0">
        <w:t>Exception sheet for Rel-</w:t>
      </w:r>
      <w:r w:rsidR="00226B98">
        <w:t>20</w:t>
      </w:r>
      <w:r w:rsidRPr="00BA31C0">
        <w:t xml:space="preserve"> </w:t>
      </w:r>
      <w:r>
        <w:t xml:space="preserve">work item on </w:t>
      </w:r>
      <w:r w:rsidR="000B4E1D">
        <w:t xml:space="preserve">remaining </w:t>
      </w:r>
      <w:r w:rsidR="00475199">
        <w:t>SA</w:t>
      </w:r>
      <w:r w:rsidR="005574A3">
        <w:t xml:space="preserve">1 </w:t>
      </w:r>
      <w:r w:rsidRPr="003461F0">
        <w:t xml:space="preserve">aspects </w:t>
      </w:r>
      <w:r w:rsidR="000B4E1D" w:rsidRPr="003461F0">
        <w:t xml:space="preserve">of </w:t>
      </w:r>
      <w:r w:rsidR="000B4E1D">
        <w:t>FRMCS</w:t>
      </w:r>
      <w:r w:rsidR="000D498E">
        <w:t xml:space="preserve"> Phase 6</w:t>
      </w:r>
      <w:r w:rsidRPr="00BA31C0">
        <w:t>.</w:t>
      </w:r>
    </w:p>
    <w:p w14:paraId="4E6B731C" w14:textId="7B768DDE" w:rsidR="00AA3071" w:rsidRPr="00684CA1" w:rsidRDefault="00AA3071" w:rsidP="00AA307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4A0875">
        <w:rPr>
          <w:b/>
        </w:rPr>
        <w:t>Contentious Issues:</w:t>
      </w:r>
    </w:p>
    <w:p w14:paraId="0B2BE30D" w14:textId="22DEA227" w:rsidR="00AA3071" w:rsidRPr="0040467C" w:rsidRDefault="00AA3071" w:rsidP="00AA3071">
      <w:r>
        <w:rPr>
          <w:lang w:eastAsia="zh-CN"/>
        </w:rPr>
        <w:t>None</w:t>
      </w:r>
      <w:r w:rsidR="00F76CB9">
        <w:rPr>
          <w:lang w:eastAsia="zh-CN"/>
        </w:rPr>
        <w:t xml:space="preserve"> at this stage</w:t>
      </w:r>
      <w:r>
        <w:rPr>
          <w:lang w:eastAsia="zh-CN"/>
        </w:rPr>
        <w:t>.</w:t>
      </w:r>
    </w:p>
    <w:p w14:paraId="0D1535DD" w14:textId="4ABA2986" w:rsidR="00E72B61" w:rsidRPr="00684CA1" w:rsidRDefault="00E72B61" w:rsidP="00AA3071">
      <w:pPr>
        <w:ind w:right="-99"/>
        <w:jc w:val="center"/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E46B8" w14:textId="77777777" w:rsidR="007061FA" w:rsidRDefault="007061FA">
      <w:r>
        <w:separator/>
      </w:r>
    </w:p>
  </w:endnote>
  <w:endnote w:type="continuationSeparator" w:id="0">
    <w:p w14:paraId="5A47AB07" w14:textId="77777777" w:rsidR="007061FA" w:rsidRDefault="00706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B75A9" w14:textId="77777777" w:rsidR="007061FA" w:rsidRDefault="007061FA">
      <w:r>
        <w:separator/>
      </w:r>
    </w:p>
  </w:footnote>
  <w:footnote w:type="continuationSeparator" w:id="0">
    <w:p w14:paraId="4DA9002F" w14:textId="77777777" w:rsidR="007061FA" w:rsidRDefault="007061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8913167"/>
    <w:multiLevelType w:val="hybridMultilevel"/>
    <w:tmpl w:val="934C6242"/>
    <w:lvl w:ilvl="0" w:tplc="6F30FFA8">
      <w:start w:val="1"/>
      <w:numFmt w:val="decimal"/>
      <w:lvlText w:val="%1."/>
      <w:lvlJc w:val="left"/>
      <w:pPr>
        <w:ind w:left="720" w:hanging="360"/>
      </w:pPr>
      <w:rPr>
        <w:rFonts w:eastAsia="SimSu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2207124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39490310">
    <w:abstractNumId w:val="4"/>
  </w:num>
  <w:num w:numId="3" w16cid:durableId="793598644">
    <w:abstractNumId w:val="3"/>
  </w:num>
  <w:num w:numId="4" w16cid:durableId="220337334">
    <w:abstractNumId w:val="2"/>
  </w:num>
  <w:num w:numId="5" w16cid:durableId="615915889">
    <w:abstractNumId w:val="5"/>
  </w:num>
  <w:num w:numId="6" w16cid:durableId="1729593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A13"/>
    <w:rsid w:val="00006EF7"/>
    <w:rsid w:val="00012B5C"/>
    <w:rsid w:val="00014E80"/>
    <w:rsid w:val="000205C5"/>
    <w:rsid w:val="0003515D"/>
    <w:rsid w:val="00050C7C"/>
    <w:rsid w:val="00052BF8"/>
    <w:rsid w:val="00057116"/>
    <w:rsid w:val="00057CC0"/>
    <w:rsid w:val="0006236A"/>
    <w:rsid w:val="00062C5B"/>
    <w:rsid w:val="00063FC5"/>
    <w:rsid w:val="00074015"/>
    <w:rsid w:val="00075E16"/>
    <w:rsid w:val="000A4E67"/>
    <w:rsid w:val="000B0A2F"/>
    <w:rsid w:val="000B4E1D"/>
    <w:rsid w:val="000B61FD"/>
    <w:rsid w:val="000D498E"/>
    <w:rsid w:val="000E2836"/>
    <w:rsid w:val="000E55AD"/>
    <w:rsid w:val="000F7795"/>
    <w:rsid w:val="001000A1"/>
    <w:rsid w:val="00116C49"/>
    <w:rsid w:val="001357D9"/>
    <w:rsid w:val="001404AD"/>
    <w:rsid w:val="00142DB3"/>
    <w:rsid w:val="00171E06"/>
    <w:rsid w:val="00187B47"/>
    <w:rsid w:val="00187D93"/>
    <w:rsid w:val="001958AD"/>
    <w:rsid w:val="001C5C86"/>
    <w:rsid w:val="001F4DCA"/>
    <w:rsid w:val="002000C2"/>
    <w:rsid w:val="002018D8"/>
    <w:rsid w:val="00220888"/>
    <w:rsid w:val="00223AB7"/>
    <w:rsid w:val="00226B98"/>
    <w:rsid w:val="00240F26"/>
    <w:rsid w:val="002509A6"/>
    <w:rsid w:val="0025646D"/>
    <w:rsid w:val="002676EC"/>
    <w:rsid w:val="002778D6"/>
    <w:rsid w:val="00280B83"/>
    <w:rsid w:val="002C5575"/>
    <w:rsid w:val="002C7FC6"/>
    <w:rsid w:val="002E58AD"/>
    <w:rsid w:val="002E5C20"/>
    <w:rsid w:val="002E7A9E"/>
    <w:rsid w:val="003205AD"/>
    <w:rsid w:val="003225E2"/>
    <w:rsid w:val="00335FB2"/>
    <w:rsid w:val="00344158"/>
    <w:rsid w:val="00353C31"/>
    <w:rsid w:val="003620FE"/>
    <w:rsid w:val="00363594"/>
    <w:rsid w:val="003818AD"/>
    <w:rsid w:val="003A1EB0"/>
    <w:rsid w:val="003C6DA6"/>
    <w:rsid w:val="003F268E"/>
    <w:rsid w:val="003F54E5"/>
    <w:rsid w:val="00411D18"/>
    <w:rsid w:val="004362E3"/>
    <w:rsid w:val="0043745F"/>
    <w:rsid w:val="0044029F"/>
    <w:rsid w:val="004650E8"/>
    <w:rsid w:val="0047128E"/>
    <w:rsid w:val="00475199"/>
    <w:rsid w:val="004821F6"/>
    <w:rsid w:val="0048267C"/>
    <w:rsid w:val="00482B45"/>
    <w:rsid w:val="004876B9"/>
    <w:rsid w:val="00493A79"/>
    <w:rsid w:val="004A0875"/>
    <w:rsid w:val="004A2A10"/>
    <w:rsid w:val="004A6A60"/>
    <w:rsid w:val="004A6D1A"/>
    <w:rsid w:val="004B71D8"/>
    <w:rsid w:val="004E3133"/>
    <w:rsid w:val="004F20F2"/>
    <w:rsid w:val="00520A9C"/>
    <w:rsid w:val="00531FAC"/>
    <w:rsid w:val="005340C8"/>
    <w:rsid w:val="005573BB"/>
    <w:rsid w:val="005574A3"/>
    <w:rsid w:val="00557B2E"/>
    <w:rsid w:val="00561267"/>
    <w:rsid w:val="00565834"/>
    <w:rsid w:val="005878A0"/>
    <w:rsid w:val="00590087"/>
    <w:rsid w:val="00595B52"/>
    <w:rsid w:val="00597F26"/>
    <w:rsid w:val="005A1BEB"/>
    <w:rsid w:val="005A4F63"/>
    <w:rsid w:val="005B230F"/>
    <w:rsid w:val="005C1802"/>
    <w:rsid w:val="005C342A"/>
    <w:rsid w:val="005C4F58"/>
    <w:rsid w:val="005C545B"/>
    <w:rsid w:val="005D3FEC"/>
    <w:rsid w:val="005D44BE"/>
    <w:rsid w:val="005E0EE0"/>
    <w:rsid w:val="005E2F6F"/>
    <w:rsid w:val="00611EC4"/>
    <w:rsid w:val="00620B3F"/>
    <w:rsid w:val="006418C6"/>
    <w:rsid w:val="00663FF2"/>
    <w:rsid w:val="00671BBB"/>
    <w:rsid w:val="00682237"/>
    <w:rsid w:val="00684CA1"/>
    <w:rsid w:val="00685570"/>
    <w:rsid w:val="006E410E"/>
    <w:rsid w:val="006E6480"/>
    <w:rsid w:val="00700C31"/>
    <w:rsid w:val="007061FA"/>
    <w:rsid w:val="00716FE1"/>
    <w:rsid w:val="00724C5A"/>
    <w:rsid w:val="0075141A"/>
    <w:rsid w:val="0075252A"/>
    <w:rsid w:val="00764B84"/>
    <w:rsid w:val="0078034D"/>
    <w:rsid w:val="00780D7B"/>
    <w:rsid w:val="00790BCC"/>
    <w:rsid w:val="007955CD"/>
    <w:rsid w:val="007974F5"/>
    <w:rsid w:val="007B0F49"/>
    <w:rsid w:val="007C7E14"/>
    <w:rsid w:val="007D5D86"/>
    <w:rsid w:val="007F1C97"/>
    <w:rsid w:val="007F7421"/>
    <w:rsid w:val="00833504"/>
    <w:rsid w:val="008440C2"/>
    <w:rsid w:val="0086224C"/>
    <w:rsid w:val="0088222A"/>
    <w:rsid w:val="00894B92"/>
    <w:rsid w:val="008A76FD"/>
    <w:rsid w:val="008B17D6"/>
    <w:rsid w:val="008C537F"/>
    <w:rsid w:val="008D49BC"/>
    <w:rsid w:val="008D658B"/>
    <w:rsid w:val="00920F74"/>
    <w:rsid w:val="00926D0E"/>
    <w:rsid w:val="0093623F"/>
    <w:rsid w:val="009437A2"/>
    <w:rsid w:val="00943A9E"/>
    <w:rsid w:val="00945471"/>
    <w:rsid w:val="009571FE"/>
    <w:rsid w:val="00985B73"/>
    <w:rsid w:val="009A3BC4"/>
    <w:rsid w:val="00A07A42"/>
    <w:rsid w:val="00A10539"/>
    <w:rsid w:val="00A13F73"/>
    <w:rsid w:val="00A3082C"/>
    <w:rsid w:val="00A36378"/>
    <w:rsid w:val="00A70E1E"/>
    <w:rsid w:val="00A94094"/>
    <w:rsid w:val="00AA133C"/>
    <w:rsid w:val="00AA3071"/>
    <w:rsid w:val="00B01458"/>
    <w:rsid w:val="00B03C01"/>
    <w:rsid w:val="00B066D2"/>
    <w:rsid w:val="00B078D6"/>
    <w:rsid w:val="00B3015C"/>
    <w:rsid w:val="00B469CD"/>
    <w:rsid w:val="00B47DAF"/>
    <w:rsid w:val="00B71DD1"/>
    <w:rsid w:val="00BA4095"/>
    <w:rsid w:val="00BA6610"/>
    <w:rsid w:val="00BC642A"/>
    <w:rsid w:val="00BF2DBC"/>
    <w:rsid w:val="00BF3BEC"/>
    <w:rsid w:val="00C301CC"/>
    <w:rsid w:val="00C37E15"/>
    <w:rsid w:val="00C43D1E"/>
    <w:rsid w:val="00C51766"/>
    <w:rsid w:val="00C57C50"/>
    <w:rsid w:val="00C65993"/>
    <w:rsid w:val="00C6738E"/>
    <w:rsid w:val="00C715CA"/>
    <w:rsid w:val="00C83490"/>
    <w:rsid w:val="00C94020"/>
    <w:rsid w:val="00CB669B"/>
    <w:rsid w:val="00CD3818"/>
    <w:rsid w:val="00CD6237"/>
    <w:rsid w:val="00CE1F4D"/>
    <w:rsid w:val="00D21670"/>
    <w:rsid w:val="00D40CFC"/>
    <w:rsid w:val="00D41FF2"/>
    <w:rsid w:val="00D77416"/>
    <w:rsid w:val="00D92316"/>
    <w:rsid w:val="00D9295E"/>
    <w:rsid w:val="00D957E1"/>
    <w:rsid w:val="00DA709D"/>
    <w:rsid w:val="00DA74F3"/>
    <w:rsid w:val="00DF1C57"/>
    <w:rsid w:val="00E00C03"/>
    <w:rsid w:val="00E033E0"/>
    <w:rsid w:val="00E13CB2"/>
    <w:rsid w:val="00E7034B"/>
    <w:rsid w:val="00E72B61"/>
    <w:rsid w:val="00E90B85"/>
    <w:rsid w:val="00EC7EB2"/>
    <w:rsid w:val="00ED289E"/>
    <w:rsid w:val="00F05EE6"/>
    <w:rsid w:val="00F24129"/>
    <w:rsid w:val="00F323FA"/>
    <w:rsid w:val="00F40B2F"/>
    <w:rsid w:val="00F4338D"/>
    <w:rsid w:val="00F440D3"/>
    <w:rsid w:val="00F558BA"/>
    <w:rsid w:val="00F76CB9"/>
    <w:rsid w:val="00F921F1"/>
    <w:rsid w:val="00FC0804"/>
    <w:rsid w:val="00FC3B6D"/>
    <w:rsid w:val="00FD3A4E"/>
    <w:rsid w:val="00FE010E"/>
    <w:rsid w:val="00FE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basedOn w:val="DefaultParagraphFont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7F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164</Words>
  <Characters>942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Peter Bleckert</cp:lastModifiedBy>
  <cp:revision>2</cp:revision>
  <cp:lastPrinted>2009-10-12T14:10:00Z</cp:lastPrinted>
  <dcterms:created xsi:type="dcterms:W3CDTF">2025-05-20T00:29:00Z</dcterms:created>
  <dcterms:modified xsi:type="dcterms:W3CDTF">2025-05-20T00:29:00Z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